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6D0F78A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0862F0">
        <w:rPr>
          <w:rFonts w:ascii="Arial" w:eastAsia="MS Mincho" w:hAnsi="Arial"/>
          <w:b/>
          <w:sz w:val="24"/>
          <w:szCs w:val="24"/>
          <w:lang w:eastAsia="x-none"/>
        </w:rPr>
        <w:t>-e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5B2175">
        <w:rPr>
          <w:rFonts w:ascii="Arial" w:eastAsia="MS Mincho" w:hAnsi="Arial"/>
          <w:b/>
          <w:sz w:val="24"/>
          <w:szCs w:val="24"/>
          <w:lang w:eastAsia="x-none"/>
        </w:rPr>
        <w:t>0</w:t>
      </w:r>
      <w:r w:rsidR="00427AB4" w:rsidRPr="00427AB4">
        <w:rPr>
          <w:rFonts w:ascii="Arial" w:eastAsia="MS Mincho" w:hAnsi="Arial" w:hint="eastAsia"/>
          <w:b/>
          <w:sz w:val="24"/>
          <w:szCs w:val="24"/>
          <w:lang w:eastAsia="x-none"/>
        </w:rPr>
        <w:t>7170</w:t>
      </w:r>
    </w:p>
    <w:p w14:paraId="7791F180" w14:textId="0DF88FA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D6350E">
        <w:rPr>
          <w:rFonts w:ascii="Arial" w:eastAsia="MS Mincho" w:hAnsi="Arial"/>
          <w:b/>
          <w:sz w:val="24"/>
          <w:szCs w:val="24"/>
          <w:lang w:eastAsia="x-none"/>
        </w:rPr>
        <w:t>17</w:t>
      </w:r>
      <w:r w:rsidR="00BF7401">
        <w:rPr>
          <w:rFonts w:ascii="Arial" w:eastAsia="MS Mincho" w:hAnsi="Arial"/>
          <w:b/>
          <w:sz w:val="24"/>
          <w:szCs w:val="24"/>
          <w:lang w:eastAsia="x-none"/>
        </w:rPr>
        <w:t>-</w:t>
      </w:r>
      <w:r w:rsidR="00D6350E">
        <w:rPr>
          <w:rFonts w:ascii="Arial" w:eastAsia="MS Mincho" w:hAnsi="Arial"/>
          <w:b/>
          <w:sz w:val="24"/>
          <w:szCs w:val="24"/>
          <w:lang w:eastAsia="x-none"/>
        </w:rPr>
        <w:t>2</w:t>
      </w:r>
      <w:r w:rsidR="0019598A" w:rsidRPr="0019598A">
        <w:rPr>
          <w:rFonts w:ascii="Arial" w:eastAsia="MS Mincho" w:hAnsi="Arial" w:hint="eastAsia"/>
          <w:b/>
          <w:sz w:val="24"/>
          <w:szCs w:val="24"/>
          <w:lang w:eastAsia="x-none"/>
        </w:rPr>
        <w:t>9</w:t>
      </w:r>
      <w:r w:rsidRPr="00A32E79">
        <w:rPr>
          <w:rFonts w:ascii="Arial" w:eastAsia="MS Mincho" w:hAnsi="Arial"/>
          <w:b/>
          <w:sz w:val="24"/>
          <w:szCs w:val="24"/>
          <w:lang w:eastAsia="x-none"/>
        </w:rPr>
        <w:t xml:space="preserve"> </w:t>
      </w:r>
      <w:r w:rsidR="00395E10">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1E2369F5"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D6350E">
        <w:rPr>
          <w:rFonts w:ascii="Arial" w:eastAsia="PMingLiU" w:hAnsi="Arial" w:cs="Arial"/>
          <w:b/>
          <w:sz w:val="24"/>
          <w:szCs w:val="24"/>
          <w:lang w:eastAsia="zh-CN"/>
        </w:rPr>
        <w:t>8.9.2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5348BD3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3E7178">
        <w:rPr>
          <w:rFonts w:ascii="Arial" w:eastAsia="PMingLiU" w:hAnsi="Arial" w:cs="Arial"/>
          <w:b/>
          <w:sz w:val="24"/>
          <w:szCs w:val="24"/>
          <w:lang w:eastAsia="zh-CN"/>
        </w:rPr>
        <w:t>Connection management and procedures for L2 UE-to-UE relay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06B23BDE" w:rsidR="00D74E5B" w:rsidRPr="00675438" w:rsidRDefault="00395E10" w:rsidP="002018B9">
      <w:pPr>
        <w:overflowPunct/>
        <w:autoSpaceDE/>
        <w:autoSpaceDN/>
        <w:adjustRightInd/>
        <w:spacing w:after="240"/>
        <w:textAlignment w:val="auto"/>
      </w:pPr>
      <w:r>
        <w:rPr>
          <w:rFonts w:ascii="Calibri" w:eastAsia="PMingLiU" w:hAnsi="Calibri"/>
          <w:sz w:val="22"/>
          <w:szCs w:val="22"/>
          <w:lang w:eastAsia="zh-TW"/>
        </w:rPr>
        <w:t xml:space="preserve">This document </w:t>
      </w:r>
      <w:r w:rsidR="00D6350E">
        <w:rPr>
          <w:rFonts w:ascii="Calibri" w:eastAsia="PMingLiU" w:hAnsi="Calibri"/>
          <w:sz w:val="22"/>
          <w:szCs w:val="22"/>
          <w:lang w:eastAsia="zh-TW"/>
        </w:rPr>
        <w:t>discusses some of the basic procedures for layer 2 UE-to-UE relaying</w:t>
      </w:r>
      <w:r w:rsidR="00655273">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D62D866" w14:textId="50F2B70A" w:rsidR="00F06CE7" w:rsidRDefault="000B5654" w:rsidP="00F06CE7">
      <w:pPr>
        <w:pStyle w:val="Heading2"/>
        <w:rPr>
          <w:rFonts w:eastAsia="PMingLiU"/>
          <w:lang w:eastAsia="zh-TW"/>
        </w:rPr>
      </w:pPr>
      <w:r>
        <w:rPr>
          <w:rFonts w:eastAsia="PMingLiU"/>
          <w:lang w:eastAsia="zh-TW"/>
        </w:rPr>
        <w:t>2.</w:t>
      </w:r>
      <w:r w:rsidR="00FB54EF">
        <w:rPr>
          <w:rFonts w:eastAsia="PMingLiU"/>
          <w:lang w:eastAsia="zh-TW"/>
        </w:rPr>
        <w:t>1</w:t>
      </w:r>
      <w:r>
        <w:rPr>
          <w:rFonts w:eastAsia="PMingLiU"/>
          <w:lang w:eastAsia="zh-TW"/>
        </w:rPr>
        <w:tab/>
      </w:r>
      <w:r w:rsidR="003E7178">
        <w:rPr>
          <w:rFonts w:eastAsia="PMingLiU"/>
          <w:lang w:eastAsia="zh-TW"/>
        </w:rPr>
        <w:t>Connections for UE-to-UE relays</w:t>
      </w:r>
    </w:p>
    <w:p w14:paraId="691A32F9" w14:textId="78C9CD57" w:rsidR="00DB6FE8" w:rsidRDefault="00DB6FE8"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UE-to-network case, a layer 2 relaying relationship </w:t>
      </w:r>
      <w:r w:rsidR="00314C7D">
        <w:rPr>
          <w:rFonts w:ascii="Calibri" w:eastAsia="PMingLiU" w:hAnsi="Calibri"/>
          <w:sz w:val="22"/>
          <w:szCs w:val="22"/>
          <w:lang w:eastAsia="zh-TW"/>
        </w:rPr>
        <w:t xml:space="preserve">(with active relaying of traffic) </w:t>
      </w:r>
      <w:r>
        <w:rPr>
          <w:rFonts w:ascii="Calibri" w:eastAsia="PMingLiU" w:hAnsi="Calibri"/>
          <w:sz w:val="22"/>
          <w:szCs w:val="22"/>
          <w:lang w:eastAsia="zh-TW"/>
        </w:rPr>
        <w:t xml:space="preserve">constructs an RRC connection between the serving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and the remote UE.  </w:t>
      </w:r>
      <w:r w:rsidR="00314C7D">
        <w:rPr>
          <w:rFonts w:ascii="Calibri" w:eastAsia="PMingLiU" w:hAnsi="Calibri"/>
          <w:sz w:val="22"/>
          <w:szCs w:val="22"/>
          <w:lang w:eastAsia="zh-TW"/>
        </w:rPr>
        <w:t xml:space="preserve">There are actually three connections: the PC5-RRC connection between the remote and the relay UEs, the RRC connection of the relay UE, and the RRC connection of the remote UE, with the first two largely using legacy procedures for their establishment and maintenance.  </w:t>
      </w:r>
      <w:r>
        <w:rPr>
          <w:rFonts w:ascii="Calibri" w:eastAsia="PMingLiU" w:hAnsi="Calibri"/>
          <w:sz w:val="22"/>
          <w:szCs w:val="22"/>
          <w:lang w:eastAsia="zh-TW"/>
        </w:rPr>
        <w:t xml:space="preserve">The analogous situation for UE-to-UE relaying would be </w:t>
      </w:r>
      <w:r w:rsidR="00314C7D">
        <w:rPr>
          <w:rFonts w:ascii="Calibri" w:eastAsia="PMingLiU" w:hAnsi="Calibri"/>
          <w:sz w:val="22"/>
          <w:szCs w:val="22"/>
          <w:lang w:eastAsia="zh-TW"/>
        </w:rPr>
        <w:t xml:space="preserve">the need to construct </w:t>
      </w:r>
      <w:r>
        <w:rPr>
          <w:rFonts w:ascii="Calibri" w:eastAsia="PMingLiU" w:hAnsi="Calibri"/>
          <w:sz w:val="22"/>
          <w:szCs w:val="22"/>
          <w:lang w:eastAsia="zh-TW"/>
        </w:rPr>
        <w:t>a</w:t>
      </w:r>
      <w:r w:rsidR="00314C7D">
        <w:rPr>
          <w:rFonts w:ascii="Calibri" w:eastAsia="PMingLiU" w:hAnsi="Calibri"/>
          <w:sz w:val="22"/>
          <w:szCs w:val="22"/>
          <w:lang w:eastAsia="zh-TW"/>
        </w:rPr>
        <w:t>n indirect</w:t>
      </w:r>
      <w:r>
        <w:rPr>
          <w:rFonts w:ascii="Calibri" w:eastAsia="PMingLiU" w:hAnsi="Calibri"/>
          <w:sz w:val="22"/>
          <w:szCs w:val="22"/>
          <w:lang w:eastAsia="zh-TW"/>
        </w:rPr>
        <w:t xml:space="preserve"> PC5-RRC connection between the peer remote UEs</w:t>
      </w:r>
      <w:r w:rsidR="001734D4">
        <w:rPr>
          <w:rFonts w:ascii="Calibri" w:eastAsia="PMingLiU" w:hAnsi="Calibri"/>
          <w:sz w:val="22"/>
          <w:szCs w:val="22"/>
          <w:lang w:eastAsia="zh-TW"/>
        </w:rPr>
        <w:t>.</w:t>
      </w:r>
      <w:r w:rsidR="009142D9">
        <w:rPr>
          <w:rFonts w:ascii="Calibri" w:eastAsia="PMingLiU" w:hAnsi="Calibri"/>
          <w:sz w:val="22"/>
          <w:szCs w:val="22"/>
          <w:lang w:eastAsia="zh-TW"/>
        </w:rPr>
        <w:t xml:space="preserve">  The PC5-RRC connection allows maintenance of SLRBs end-to-end between the remote UEs.</w:t>
      </w:r>
    </w:p>
    <w:p w14:paraId="746F2A62" w14:textId="6E600406" w:rsidR="00277D20"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Like the UE-to-network case, UE-to-UE relaying demands t</w:t>
      </w:r>
      <w:r w:rsidR="003E7178">
        <w:rPr>
          <w:rFonts w:ascii="Calibri" w:eastAsia="PMingLiU" w:hAnsi="Calibri"/>
          <w:sz w:val="22"/>
          <w:szCs w:val="22"/>
          <w:lang w:eastAsia="zh-TW"/>
        </w:rPr>
        <w:t>hree connections: remote to relay, relay to remote, and remote to remote.</w:t>
      </w:r>
      <w:r>
        <w:rPr>
          <w:rFonts w:ascii="Calibri" w:eastAsia="PMingLiU" w:hAnsi="Calibri"/>
          <w:sz w:val="22"/>
          <w:szCs w:val="22"/>
          <w:lang w:eastAsia="zh-TW"/>
        </w:rPr>
        <w:t xml:space="preserve">  The first two support configuration of lower layers between the adjacent UEs, and in typical cases they would not be expected to carry user-plane traffic (assuming SA2 determine the PC5 unicast link for relaying is separate, as in the UE-to-network case).  In the UE-to-UE case, all three are PC5-RRC connections.</w:t>
      </w:r>
    </w:p>
    <w:p w14:paraId="5639BB17" w14:textId="286683EB" w:rsidR="00F97ECC"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For </w:t>
      </w:r>
      <w:r w:rsidR="00066B00">
        <w:rPr>
          <w:rFonts w:ascii="Calibri" w:eastAsia="PMingLiU" w:hAnsi="Calibri"/>
          <w:sz w:val="22"/>
          <w:szCs w:val="22"/>
          <w:lang w:eastAsia="zh-TW"/>
        </w:rPr>
        <w:t xml:space="preserve">L2 </w:t>
      </w:r>
      <w:r>
        <w:rPr>
          <w:rFonts w:ascii="Calibri" w:eastAsia="PMingLiU" w:hAnsi="Calibri"/>
          <w:sz w:val="22"/>
          <w:szCs w:val="22"/>
          <w:lang w:eastAsia="zh-TW"/>
        </w:rPr>
        <w:t>UE-to-UE relaying, three PC5-RRC connections are established: between the initiating remote UE and the relay UE, between the relay UE and the terminating remote UE, and between the initiating remote UE and the terminating remote UE.</w:t>
      </w:r>
    </w:p>
    <w:p w14:paraId="045EB8E9" w14:textId="091417B9" w:rsidR="00F97ECC"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see a need to introduce an explicit PC5-RRC connection state for relaying purposes, nor to change the legacy relationship between the PC5 unicast link and the PC5-RRC connection.</w:t>
      </w:r>
      <w:r w:rsidR="009142D9">
        <w:rPr>
          <w:rFonts w:ascii="Calibri" w:eastAsia="PMingLiU" w:hAnsi="Calibri"/>
          <w:sz w:val="22"/>
          <w:szCs w:val="22"/>
          <w:lang w:eastAsia="zh-TW"/>
        </w:rPr>
        <w:t xml:space="preserve">  The PC5-RRC layer can continue to follow the PC5-S connection state as in Rel-16 and Rel-17.</w:t>
      </w:r>
    </w:p>
    <w:p w14:paraId="4009D493" w14:textId="65AD45AC" w:rsidR="009142D9" w:rsidRPr="009142D9" w:rsidRDefault="009142D9"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2a:</w:t>
      </w:r>
      <w:r>
        <w:rPr>
          <w:rFonts w:ascii="Calibri" w:eastAsia="PMingLiU" w:hAnsi="Calibri"/>
          <w:sz w:val="22"/>
          <w:szCs w:val="22"/>
          <w:lang w:eastAsia="zh-TW"/>
        </w:rPr>
        <w:t xml:space="preserve"> No PC5-RRC connection state is introduced for UE-to-UE relaying.</w:t>
      </w:r>
    </w:p>
    <w:p w14:paraId="33547DDC" w14:textId="3A66EB4E" w:rsidR="00F97ECC" w:rsidRPr="00F97ECC"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sidR="009142D9">
        <w:rPr>
          <w:rFonts w:ascii="Calibri" w:eastAsia="PMingLiU" w:hAnsi="Calibri"/>
          <w:b/>
          <w:bCs/>
          <w:sz w:val="22"/>
          <w:szCs w:val="22"/>
          <w:lang w:eastAsia="zh-TW"/>
        </w:rPr>
        <w:t>b</w:t>
      </w:r>
      <w:r>
        <w:rPr>
          <w:rFonts w:ascii="Calibri" w:eastAsia="PMingLiU" w:hAnsi="Calibri"/>
          <w:b/>
          <w:bCs/>
          <w:sz w:val="22"/>
          <w:szCs w:val="22"/>
          <w:lang w:eastAsia="zh-TW"/>
        </w:rPr>
        <w:t>:</w:t>
      </w:r>
      <w:r>
        <w:rPr>
          <w:rFonts w:ascii="Calibri" w:eastAsia="PMingLiU" w:hAnsi="Calibri"/>
          <w:sz w:val="22"/>
          <w:szCs w:val="22"/>
          <w:lang w:eastAsia="zh-TW"/>
        </w:rPr>
        <w:t xml:space="preserve"> The one-to-one relationship between the PC5 unicast link and the PC5-RRC connection is kept.</w:t>
      </w:r>
    </w:p>
    <w:p w14:paraId="7E1E372F" w14:textId="34719306" w:rsidR="00F06CE7" w:rsidRPr="00F06CE7" w:rsidRDefault="00F06CE7" w:rsidP="00F06CE7">
      <w:pPr>
        <w:pStyle w:val="Heading2"/>
        <w:rPr>
          <w:rFonts w:eastAsia="PMingLiU"/>
          <w:lang w:eastAsia="zh-TW"/>
        </w:rPr>
      </w:pPr>
      <w:r>
        <w:rPr>
          <w:rFonts w:eastAsia="PMingLiU"/>
          <w:lang w:eastAsia="zh-TW"/>
        </w:rPr>
        <w:t>2.</w:t>
      </w:r>
      <w:r w:rsidR="00FB54EF">
        <w:rPr>
          <w:rFonts w:eastAsia="PMingLiU"/>
          <w:lang w:eastAsia="zh-TW"/>
        </w:rPr>
        <w:t>2</w:t>
      </w:r>
      <w:r>
        <w:rPr>
          <w:rFonts w:eastAsia="PMingLiU"/>
          <w:lang w:eastAsia="zh-TW"/>
        </w:rPr>
        <w:tab/>
      </w:r>
      <w:r w:rsidR="003E7178">
        <w:rPr>
          <w:rFonts w:eastAsia="PMingLiU"/>
          <w:lang w:eastAsia="zh-TW"/>
        </w:rPr>
        <w:t>Principles for connection establishment</w:t>
      </w:r>
    </w:p>
    <w:p w14:paraId="74C23CDA" w14:textId="672FE21F" w:rsidR="00F97ECC" w:rsidRDefault="00F97ECC"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If RAN2 keep the existing connection model, with the PC5-RRC connection implicitly established based on the PC5-S layer, the connection establishment procedure is basically in SA2 scope: From RAN2 perspective, </w:t>
      </w:r>
      <w:r>
        <w:rPr>
          <w:rFonts w:ascii="Calibri" w:eastAsia="PMingLiU" w:hAnsi="Calibri"/>
          <w:sz w:val="22"/>
          <w:szCs w:val="22"/>
          <w:lang w:eastAsia="zh-TW"/>
        </w:rPr>
        <w:lastRenderedPageBreak/>
        <w:t xml:space="preserve">when PC5-S establishes a connection between a pair of UEs, PC5-RRC will follow.  We do not identify spec impact to capture this, except perhaps to the general description of the PC5 unicast link in </w:t>
      </w:r>
      <w:r w:rsidR="003A4F1A">
        <w:rPr>
          <w:rFonts w:ascii="Calibri" w:eastAsia="PMingLiU" w:hAnsi="Calibri"/>
          <w:sz w:val="22"/>
          <w:szCs w:val="22"/>
          <w:lang w:eastAsia="zh-TW"/>
        </w:rPr>
        <w:t>[1]</w:t>
      </w:r>
      <w:r>
        <w:rPr>
          <w:rFonts w:ascii="Calibri" w:eastAsia="PMingLiU" w:hAnsi="Calibri"/>
          <w:sz w:val="22"/>
          <w:szCs w:val="22"/>
          <w:lang w:eastAsia="zh-TW"/>
        </w:rPr>
        <w:t xml:space="preserve"> section 5.8.1.</w:t>
      </w:r>
    </w:p>
    <w:p w14:paraId="287F16FC" w14:textId="6290D7F2" w:rsidR="00F97ECC" w:rsidRDefault="00F97ECC"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do not change the relationship between PC5-S layer and PC5-RRC connection establishment</w:t>
      </w:r>
      <w:r w:rsidR="003A4F1A">
        <w:rPr>
          <w:rFonts w:ascii="Calibri" w:eastAsia="PMingLiU" w:hAnsi="Calibri"/>
          <w:sz w:val="22"/>
          <w:szCs w:val="22"/>
          <w:lang w:eastAsia="zh-TW"/>
        </w:rPr>
        <w:t xml:space="preserve"> </w:t>
      </w:r>
      <w:r>
        <w:rPr>
          <w:rFonts w:ascii="Calibri" w:eastAsia="PMingLiU" w:hAnsi="Calibri"/>
          <w:sz w:val="22"/>
          <w:szCs w:val="22"/>
          <w:lang w:eastAsia="zh-TW"/>
        </w:rPr>
        <w:t>for UE-to-UE relaying.</w:t>
      </w:r>
    </w:p>
    <w:p w14:paraId="305F8DEF" w14:textId="10422783" w:rsidR="009142D9" w:rsidRDefault="00294FE5"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general, we understand that the signalling for connection setup should be minimised, e.g., reuse of a single message to set up multiple connections is helpful (as opposed to sending multiple DCRs for a single relaying connection), but given proposal 3, this issue is primarily in SA2 scope.</w:t>
      </w:r>
      <w:r w:rsidR="009142D9">
        <w:rPr>
          <w:rFonts w:ascii="Calibri" w:eastAsia="PMingLiU" w:hAnsi="Calibri"/>
          <w:sz w:val="22"/>
          <w:szCs w:val="22"/>
          <w:lang w:eastAsia="zh-TW"/>
        </w:rPr>
        <w:t xml:space="preserve">  However, RAN2 need to provide the lower-layer configurations for transport of the initial messages.  The DCR and DCA messages</w:t>
      </w:r>
      <w:r w:rsidR="00253E73">
        <w:rPr>
          <w:rFonts w:ascii="Calibri" w:eastAsia="PMingLiU" w:hAnsi="Calibri"/>
          <w:sz w:val="22"/>
          <w:szCs w:val="22"/>
          <w:lang w:eastAsia="zh-TW"/>
        </w:rPr>
        <w:t>, and the subsequent signalling to establish security,</w:t>
      </w:r>
      <w:r w:rsidR="009142D9">
        <w:rPr>
          <w:rFonts w:ascii="Calibri" w:eastAsia="PMingLiU" w:hAnsi="Calibri"/>
          <w:sz w:val="22"/>
          <w:szCs w:val="22"/>
          <w:lang w:eastAsia="zh-TW"/>
        </w:rPr>
        <w:t xml:space="preserve"> can be sent using </w:t>
      </w:r>
      <w:r w:rsidR="00AA654F">
        <w:rPr>
          <w:rFonts w:ascii="Calibri" w:eastAsia="PMingLiU" w:hAnsi="Calibri"/>
          <w:sz w:val="22"/>
          <w:szCs w:val="22"/>
          <w:lang w:eastAsia="zh-TW"/>
        </w:rPr>
        <w:t>specified</w:t>
      </w:r>
      <w:r w:rsidR="009142D9">
        <w:rPr>
          <w:rFonts w:ascii="Calibri" w:eastAsia="PMingLiU" w:hAnsi="Calibri"/>
          <w:sz w:val="22"/>
          <w:szCs w:val="22"/>
          <w:lang w:eastAsia="zh-TW"/>
        </w:rPr>
        <w:t xml:space="preserve"> PC5 RLC configurations on the two direct links.</w:t>
      </w:r>
    </w:p>
    <w:p w14:paraId="6C5477C4" w14:textId="3622C3C9" w:rsidR="009142D9" w:rsidRPr="009142D9" w:rsidRDefault="009142D9"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w:t>
      </w:r>
      <w:r w:rsidR="00AB0BA5">
        <w:rPr>
          <w:rFonts w:ascii="Calibri" w:eastAsia="PMingLiU" w:hAnsi="Calibri"/>
          <w:sz w:val="22"/>
          <w:szCs w:val="22"/>
          <w:lang w:eastAsia="zh-TW"/>
        </w:rPr>
        <w:t xml:space="preserve">Hop-by-hop </w:t>
      </w:r>
      <w:r w:rsidR="00253E73">
        <w:rPr>
          <w:rFonts w:ascii="Calibri" w:eastAsia="PMingLiU" w:hAnsi="Calibri"/>
          <w:sz w:val="22"/>
          <w:szCs w:val="22"/>
          <w:lang w:eastAsia="zh-TW"/>
        </w:rPr>
        <w:t xml:space="preserve">SL-SRB0 and SL-SRB1 </w:t>
      </w:r>
      <w:r w:rsidR="00AB0BA5">
        <w:rPr>
          <w:rFonts w:ascii="Calibri" w:eastAsia="PMingLiU" w:hAnsi="Calibri"/>
          <w:sz w:val="22"/>
          <w:szCs w:val="22"/>
          <w:lang w:eastAsia="zh-TW"/>
        </w:rPr>
        <w:t>(</w:t>
      </w:r>
      <w:r w:rsidR="00253E73">
        <w:rPr>
          <w:rFonts w:ascii="Calibri" w:eastAsia="PMingLiU" w:hAnsi="Calibri"/>
          <w:sz w:val="22"/>
          <w:szCs w:val="22"/>
          <w:lang w:eastAsia="zh-TW"/>
        </w:rPr>
        <w:t>between the remote UEs and the relay UE</w:t>
      </w:r>
      <w:r w:rsidR="00AB0BA5">
        <w:rPr>
          <w:rFonts w:ascii="Calibri" w:eastAsia="PMingLiU" w:hAnsi="Calibri"/>
          <w:sz w:val="22"/>
          <w:szCs w:val="22"/>
          <w:lang w:eastAsia="zh-TW"/>
        </w:rPr>
        <w:t>)</w:t>
      </w:r>
      <w:r w:rsidR="00253E73">
        <w:rPr>
          <w:rFonts w:ascii="Calibri" w:eastAsia="PMingLiU" w:hAnsi="Calibri"/>
          <w:sz w:val="22"/>
          <w:szCs w:val="22"/>
          <w:lang w:eastAsia="zh-TW"/>
        </w:rPr>
        <w:t xml:space="preserve"> </w:t>
      </w:r>
      <w:r>
        <w:rPr>
          <w:rFonts w:ascii="Calibri" w:eastAsia="PMingLiU" w:hAnsi="Calibri"/>
          <w:sz w:val="22"/>
          <w:szCs w:val="22"/>
          <w:lang w:eastAsia="zh-TW"/>
        </w:rPr>
        <w:t xml:space="preserve">are carried using </w:t>
      </w:r>
      <w:r w:rsidR="00AA654F">
        <w:rPr>
          <w:rFonts w:ascii="Calibri" w:eastAsia="PMingLiU" w:hAnsi="Calibri"/>
          <w:sz w:val="22"/>
          <w:szCs w:val="22"/>
          <w:lang w:eastAsia="zh-TW"/>
        </w:rPr>
        <w:t>specified</w:t>
      </w:r>
      <w:r>
        <w:rPr>
          <w:rFonts w:ascii="Calibri" w:eastAsia="PMingLiU" w:hAnsi="Calibri"/>
          <w:sz w:val="22"/>
          <w:szCs w:val="22"/>
          <w:lang w:eastAsia="zh-TW"/>
        </w:rPr>
        <w:t xml:space="preserve"> PC5 RLC configurations</w:t>
      </w:r>
      <w:r w:rsidR="00AA654F">
        <w:rPr>
          <w:rFonts w:ascii="Calibri" w:eastAsia="PMingLiU" w:hAnsi="Calibri"/>
          <w:sz w:val="22"/>
          <w:szCs w:val="22"/>
          <w:lang w:eastAsia="zh-TW"/>
        </w:rPr>
        <w:t>, as for legacy SL-SRB0 and SL-SRB1</w:t>
      </w:r>
      <w:r>
        <w:rPr>
          <w:rFonts w:ascii="Calibri" w:eastAsia="PMingLiU" w:hAnsi="Calibri"/>
          <w:sz w:val="22"/>
          <w:szCs w:val="22"/>
          <w:lang w:eastAsia="zh-TW"/>
        </w:rPr>
        <w:t>.</w:t>
      </w:r>
    </w:p>
    <w:p w14:paraId="18AA9E78" w14:textId="464DCA8A" w:rsidR="001A7D9D" w:rsidRDefault="001A7D9D"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After the hop-by-hop connections are established, they can be used to forward end-to-end SL-SRBs between the remote UEs, to support security establishment and the delivery of a DCA message.  These SL-SRBs can also use specified configurations, as in the legacy operation; we do not identify any reason that “relayed SL-</w:t>
      </w:r>
      <w:proofErr w:type="spellStart"/>
      <w:r>
        <w:rPr>
          <w:rFonts w:ascii="Calibri" w:eastAsia="PMingLiU" w:hAnsi="Calibri"/>
          <w:sz w:val="22"/>
          <w:szCs w:val="22"/>
          <w:lang w:eastAsia="zh-TW"/>
        </w:rPr>
        <w:t>SRBx</w:t>
      </w:r>
      <w:proofErr w:type="spellEnd"/>
      <w:r>
        <w:rPr>
          <w:rFonts w:ascii="Calibri" w:eastAsia="PMingLiU" w:hAnsi="Calibri"/>
          <w:sz w:val="22"/>
          <w:szCs w:val="22"/>
          <w:lang w:eastAsia="zh-TW"/>
        </w:rPr>
        <w:t>” needs to be configured differently from “direct SL-</w:t>
      </w:r>
      <w:proofErr w:type="spellStart"/>
      <w:r>
        <w:rPr>
          <w:rFonts w:ascii="Calibri" w:eastAsia="PMingLiU" w:hAnsi="Calibri"/>
          <w:sz w:val="22"/>
          <w:szCs w:val="22"/>
          <w:lang w:eastAsia="zh-TW"/>
        </w:rPr>
        <w:t>SRBx</w:t>
      </w:r>
      <w:proofErr w:type="spellEnd"/>
      <w:r>
        <w:rPr>
          <w:rFonts w:ascii="Calibri" w:eastAsia="PMingLiU" w:hAnsi="Calibri"/>
          <w:sz w:val="22"/>
          <w:szCs w:val="22"/>
          <w:lang w:eastAsia="zh-TW"/>
        </w:rPr>
        <w:t>”</w:t>
      </w:r>
      <w:r w:rsidR="00962EB5">
        <w:rPr>
          <w:rFonts w:ascii="Calibri" w:eastAsia="PMingLiU" w:hAnsi="Calibri"/>
          <w:sz w:val="22"/>
          <w:szCs w:val="22"/>
          <w:lang w:eastAsia="zh-TW"/>
        </w:rPr>
        <w:t>, except that the lower-layer configurations cannot apply</w:t>
      </w:r>
      <w:r>
        <w:rPr>
          <w:rFonts w:ascii="Calibri" w:eastAsia="PMingLiU" w:hAnsi="Calibri"/>
          <w:sz w:val="22"/>
          <w:szCs w:val="22"/>
          <w:lang w:eastAsia="zh-TW"/>
        </w:rPr>
        <w:t>.</w:t>
      </w:r>
    </w:p>
    <w:p w14:paraId="3592C912" w14:textId="35A1C3C0" w:rsidR="001A7D9D" w:rsidRPr="001A7D9D" w:rsidRDefault="001A7D9D"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w:t>
      </w:r>
      <w:r w:rsidR="00AB0BA5">
        <w:rPr>
          <w:rFonts w:ascii="Calibri" w:eastAsia="PMingLiU" w:hAnsi="Calibri"/>
          <w:sz w:val="22"/>
          <w:szCs w:val="22"/>
          <w:lang w:eastAsia="zh-TW"/>
        </w:rPr>
        <w:t xml:space="preserve">End-to-end </w:t>
      </w:r>
      <w:r>
        <w:rPr>
          <w:rFonts w:ascii="Calibri" w:eastAsia="PMingLiU" w:hAnsi="Calibri"/>
          <w:sz w:val="22"/>
          <w:szCs w:val="22"/>
          <w:lang w:eastAsia="zh-TW"/>
        </w:rPr>
        <w:t xml:space="preserve">SL-SRB0 and SL-SRB1 </w:t>
      </w:r>
      <w:r w:rsidR="00AB0BA5">
        <w:rPr>
          <w:rFonts w:ascii="Calibri" w:eastAsia="PMingLiU" w:hAnsi="Calibri"/>
          <w:sz w:val="22"/>
          <w:szCs w:val="22"/>
          <w:lang w:eastAsia="zh-TW"/>
        </w:rPr>
        <w:t>(</w:t>
      </w:r>
      <w:r>
        <w:rPr>
          <w:rFonts w:ascii="Calibri" w:eastAsia="PMingLiU" w:hAnsi="Calibri"/>
          <w:sz w:val="22"/>
          <w:szCs w:val="22"/>
          <w:lang w:eastAsia="zh-TW"/>
        </w:rPr>
        <w:t>between the two remote UEs</w:t>
      </w:r>
      <w:r w:rsidR="00AB0BA5">
        <w:rPr>
          <w:rFonts w:ascii="Calibri" w:eastAsia="PMingLiU" w:hAnsi="Calibri"/>
          <w:sz w:val="22"/>
          <w:szCs w:val="22"/>
          <w:lang w:eastAsia="zh-TW"/>
        </w:rPr>
        <w:t>)</w:t>
      </w:r>
      <w:r>
        <w:rPr>
          <w:rFonts w:ascii="Calibri" w:eastAsia="PMingLiU" w:hAnsi="Calibri"/>
          <w:sz w:val="22"/>
          <w:szCs w:val="22"/>
          <w:lang w:eastAsia="zh-TW"/>
        </w:rPr>
        <w:t xml:space="preserve"> are carried using </w:t>
      </w:r>
      <w:r w:rsidR="000978EE">
        <w:rPr>
          <w:rFonts w:ascii="Calibri" w:eastAsia="PMingLiU" w:hAnsi="Calibri"/>
          <w:sz w:val="22"/>
          <w:szCs w:val="22"/>
          <w:lang w:eastAsia="zh-TW"/>
        </w:rPr>
        <w:t>specified bearer</w:t>
      </w:r>
      <w:r w:rsidR="00AB0BA5">
        <w:rPr>
          <w:rFonts w:ascii="Calibri" w:eastAsia="PMingLiU" w:hAnsi="Calibri"/>
          <w:sz w:val="22"/>
          <w:szCs w:val="22"/>
          <w:lang w:eastAsia="zh-TW"/>
        </w:rPr>
        <w:t xml:space="preserve"> </w:t>
      </w:r>
      <w:r>
        <w:rPr>
          <w:rFonts w:ascii="Calibri" w:eastAsia="PMingLiU" w:hAnsi="Calibri"/>
          <w:sz w:val="22"/>
          <w:szCs w:val="22"/>
          <w:lang w:eastAsia="zh-TW"/>
        </w:rPr>
        <w:t>configurations, as for legacy SL-SRB0 and SL-SRB1</w:t>
      </w:r>
      <w:r w:rsidR="00962EB5">
        <w:rPr>
          <w:rFonts w:ascii="Calibri" w:eastAsia="PMingLiU" w:hAnsi="Calibri"/>
          <w:sz w:val="22"/>
          <w:szCs w:val="22"/>
          <w:lang w:eastAsia="zh-TW"/>
        </w:rPr>
        <w:t xml:space="preserve"> (without the lower layers, which do not apply to end-to-end bearers)</w:t>
      </w:r>
      <w:r>
        <w:rPr>
          <w:rFonts w:ascii="Calibri" w:eastAsia="PMingLiU" w:hAnsi="Calibri"/>
          <w:sz w:val="22"/>
          <w:szCs w:val="22"/>
          <w:lang w:eastAsia="zh-TW"/>
        </w:rPr>
        <w:t>.</w:t>
      </w:r>
    </w:p>
    <w:p w14:paraId="0B73487E" w14:textId="38A4785F" w:rsidR="00294FE5" w:rsidRDefault="00294FE5"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From the standpoint of connection configuration, PC5-RRC can use existing signalling and procedures (e.g.,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between the two remote UEs, carried transparently through the relay UE).  Helpfully, all configurations in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 are optional, meaning that the message can already carry configurations for the SDAP and PDCP layers while omitting the lower layers.</w:t>
      </w:r>
    </w:p>
    <w:p w14:paraId="766F66EC" w14:textId="7232091A" w:rsidR="00294FE5" w:rsidRDefault="00294FE5"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1A7D9D">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After </w:t>
      </w:r>
      <w:r w:rsidR="003A4F1A">
        <w:rPr>
          <w:rFonts w:ascii="Calibri" w:eastAsia="PMingLiU" w:hAnsi="Calibri"/>
          <w:sz w:val="22"/>
          <w:szCs w:val="22"/>
          <w:lang w:eastAsia="zh-TW"/>
        </w:rPr>
        <w:t xml:space="preserve">end-to-end </w:t>
      </w:r>
      <w:r>
        <w:rPr>
          <w:rFonts w:ascii="Calibri" w:eastAsia="PMingLiU" w:hAnsi="Calibri"/>
          <w:sz w:val="22"/>
          <w:szCs w:val="22"/>
          <w:lang w:eastAsia="zh-TW"/>
        </w:rPr>
        <w:t xml:space="preserve">PC5-RRC connection establishment, the remote UEs exchange an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 to configure SDAP and PDCP layers</w:t>
      </w:r>
      <w:r w:rsidR="00A26F75">
        <w:rPr>
          <w:rFonts w:ascii="Calibri" w:eastAsia="PMingLiU" w:hAnsi="Calibri"/>
          <w:sz w:val="22"/>
          <w:szCs w:val="22"/>
          <w:lang w:eastAsia="zh-TW"/>
        </w:rPr>
        <w:t xml:space="preserve"> on the end-to-end connection</w:t>
      </w:r>
      <w:r>
        <w:rPr>
          <w:rFonts w:ascii="Calibri" w:eastAsia="PMingLiU" w:hAnsi="Calibri"/>
          <w:sz w:val="22"/>
          <w:szCs w:val="22"/>
          <w:lang w:eastAsia="zh-TW"/>
        </w:rPr>
        <w:t>, while omitting configurations for the (</w:t>
      </w:r>
      <w:proofErr w:type="spellStart"/>
      <w:r>
        <w:rPr>
          <w:rFonts w:ascii="Calibri" w:eastAsia="PMingLiU" w:hAnsi="Calibri"/>
          <w:sz w:val="22"/>
          <w:szCs w:val="22"/>
          <w:lang w:eastAsia="zh-TW"/>
        </w:rPr>
        <w:t>nonexistent</w:t>
      </w:r>
      <w:proofErr w:type="spellEnd"/>
      <w:r>
        <w:rPr>
          <w:rFonts w:ascii="Calibri" w:eastAsia="PMingLiU" w:hAnsi="Calibri"/>
          <w:sz w:val="22"/>
          <w:szCs w:val="22"/>
          <w:lang w:eastAsia="zh-TW"/>
        </w:rPr>
        <w:t>) lower layers.</w:t>
      </w:r>
    </w:p>
    <w:p w14:paraId="1CE1D67A" w14:textId="10CD6EC7" w:rsidR="009552A4" w:rsidRDefault="009552A4"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These proposals lead to a connection establishment flow as in Figure 1.</w:t>
      </w:r>
    </w:p>
    <w:p w14:paraId="119BF141" w14:textId="1EB7FA27" w:rsidR="0054531D" w:rsidRDefault="009532A7" w:rsidP="0054531D">
      <w:pPr>
        <w:keepNext/>
        <w:overflowPunct/>
        <w:autoSpaceDE/>
        <w:autoSpaceDN/>
        <w:adjustRightInd/>
        <w:spacing w:after="240"/>
        <w:jc w:val="center"/>
        <w:textAlignment w:val="auto"/>
      </w:pPr>
      <w:r>
        <w:object w:dxaOrig="10851" w:dyaOrig="7610" w14:anchorId="5537C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37.5pt" o:ole="">
            <v:imagedata r:id="rId8" o:title=""/>
          </v:shape>
          <o:OLEObject Type="Embed" ProgID="Visio.Drawing.15" ShapeID="_x0000_i1025" DrawAspect="Content" ObjectID="_1721541521" r:id="rId9"/>
        </w:object>
      </w:r>
    </w:p>
    <w:p w14:paraId="341F93AC" w14:textId="79D94864" w:rsidR="009552A4" w:rsidRDefault="0054531D" w:rsidP="0054531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UE-to-UE connection establishment</w:t>
      </w:r>
    </w:p>
    <w:p w14:paraId="1BF3C814" w14:textId="5F57D06A" w:rsidR="009532A7" w:rsidRDefault="0054531D"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Figure 1 combines aspects of the PC5-S and PC5-RRC layers (thus contains portions in both SA2 and RAN2 scope), and it embeds some assumptions about how SA2 specify the PC5-S behaviour.  (Specifically, it assumes that a single DCR message is used to initiate both the direct and indirect connections, and that the relay UE waits to receive the DCA from UE B before sending a DCA to UE A.  Neither of these assumptions is technically </w:t>
      </w:r>
      <w:r w:rsidR="00862825">
        <w:rPr>
          <w:rFonts w:ascii="Calibri" w:eastAsia="PMingLiU" w:hAnsi="Calibri"/>
          <w:sz w:val="22"/>
          <w:szCs w:val="22"/>
          <w:lang w:eastAsia="zh-TW"/>
        </w:rPr>
        <w:t xml:space="preserve">major </w:t>
      </w:r>
      <w:r>
        <w:rPr>
          <w:rFonts w:ascii="Calibri" w:eastAsia="PMingLiU" w:hAnsi="Calibri"/>
          <w:sz w:val="22"/>
          <w:szCs w:val="22"/>
          <w:lang w:eastAsia="zh-TW"/>
        </w:rPr>
        <w:t>from the RAN2 side</w:t>
      </w:r>
      <w:r w:rsidR="00862825">
        <w:rPr>
          <w:rFonts w:ascii="Calibri" w:eastAsia="PMingLiU" w:hAnsi="Calibri"/>
          <w:sz w:val="22"/>
          <w:szCs w:val="22"/>
          <w:lang w:eastAsia="zh-TW"/>
        </w:rPr>
        <w:t xml:space="preserve">; however, if the first assumption is wrong, the arrows would reverse in steps </w:t>
      </w:r>
      <w:r w:rsidR="009532A7">
        <w:rPr>
          <w:rFonts w:ascii="Calibri" w:eastAsia="PMingLiU" w:hAnsi="Calibri"/>
          <w:sz w:val="22"/>
          <w:szCs w:val="22"/>
          <w:lang w:eastAsia="zh-TW"/>
        </w:rPr>
        <w:t>5</w:t>
      </w:r>
      <w:r w:rsidR="00862825">
        <w:rPr>
          <w:rFonts w:ascii="Calibri" w:eastAsia="PMingLiU" w:hAnsi="Calibri"/>
          <w:sz w:val="22"/>
          <w:szCs w:val="22"/>
          <w:lang w:eastAsia="zh-TW"/>
        </w:rPr>
        <w:t xml:space="preserve"> and </w:t>
      </w:r>
      <w:r w:rsidR="009532A7">
        <w:rPr>
          <w:rFonts w:ascii="Calibri" w:eastAsia="PMingLiU" w:hAnsi="Calibri"/>
          <w:sz w:val="22"/>
          <w:szCs w:val="22"/>
          <w:lang w:eastAsia="zh-TW"/>
        </w:rPr>
        <w:t>6</w:t>
      </w:r>
      <w:r w:rsidR="00177A2D">
        <w:rPr>
          <w:rFonts w:ascii="Calibri" w:eastAsia="PMingLiU" w:hAnsi="Calibri"/>
          <w:sz w:val="22"/>
          <w:szCs w:val="22"/>
          <w:lang w:eastAsia="zh-TW"/>
        </w:rPr>
        <w:t>, which anyway are out of RAN2 scope</w:t>
      </w:r>
      <w:r>
        <w:rPr>
          <w:rFonts w:ascii="Calibri" w:eastAsia="PMingLiU" w:hAnsi="Calibri"/>
          <w:sz w:val="22"/>
          <w:szCs w:val="22"/>
          <w:lang w:eastAsia="zh-TW"/>
        </w:rPr>
        <w:t>.</w:t>
      </w:r>
      <w:r w:rsidR="002F6A7B">
        <w:rPr>
          <w:rFonts w:ascii="Calibri" w:eastAsia="PMingLiU" w:hAnsi="Calibri"/>
          <w:sz w:val="22"/>
          <w:szCs w:val="22"/>
          <w:lang w:eastAsia="zh-TW"/>
        </w:rPr>
        <w:t>)</w:t>
      </w:r>
    </w:p>
    <w:p w14:paraId="597B96B8" w14:textId="10209095" w:rsidR="0054531D" w:rsidRPr="00B47B08" w:rsidRDefault="009532A7"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Steps 7 and 8 of Figure 1 are shown as bidirectional arrows, because each of the involved UEs </w:t>
      </w:r>
      <w:r w:rsidR="00177A2D">
        <w:rPr>
          <w:rFonts w:ascii="Calibri" w:eastAsia="PMingLiU" w:hAnsi="Calibri"/>
          <w:sz w:val="22"/>
          <w:szCs w:val="22"/>
          <w:lang w:eastAsia="zh-TW"/>
        </w:rPr>
        <w:t xml:space="preserve">may </w:t>
      </w:r>
      <w:r>
        <w:rPr>
          <w:rFonts w:ascii="Calibri" w:eastAsia="PMingLiU" w:hAnsi="Calibri"/>
          <w:sz w:val="22"/>
          <w:szCs w:val="22"/>
          <w:lang w:eastAsia="zh-TW"/>
        </w:rPr>
        <w:t>need to provide some configuration information to the other; this aspect is further discussed in section 2.3.</w:t>
      </w:r>
      <w:r w:rsidR="00B47B08">
        <w:rPr>
          <w:rFonts w:ascii="Calibri" w:eastAsia="PMingLiU" w:hAnsi="Calibri"/>
          <w:sz w:val="22"/>
          <w:szCs w:val="22"/>
          <w:lang w:eastAsia="zh-TW"/>
        </w:rPr>
        <w:t xml:space="preserve"> </w:t>
      </w:r>
    </w:p>
    <w:p w14:paraId="6D9A5E2E" w14:textId="51AD5AA4" w:rsidR="004967CF" w:rsidRDefault="004967CF"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Note that when the end-to-end reconfiguration (step 11) is sent, </w:t>
      </w:r>
      <w:r w:rsidR="007319FA">
        <w:rPr>
          <w:rFonts w:ascii="Calibri" w:eastAsia="PMingLiU" w:hAnsi="Calibri"/>
          <w:sz w:val="22"/>
          <w:szCs w:val="22"/>
          <w:lang w:eastAsia="zh-TW"/>
        </w:rPr>
        <w:t xml:space="preserve">the hop-by-hop connections (A </w:t>
      </w:r>
      <w:r w:rsidR="007319FA" w:rsidRPr="007319FA">
        <w:rPr>
          <w:rFonts w:ascii="Calibri" w:eastAsia="PMingLiU" w:hAnsi="Calibri"/>
          <w:sz w:val="22"/>
          <w:szCs w:val="22"/>
          <w:lang w:eastAsia="zh-TW"/>
        </w:rPr>
        <w:sym w:font="Wingdings" w:char="F0F3"/>
      </w:r>
      <w:r w:rsidR="007319FA">
        <w:rPr>
          <w:rFonts w:ascii="Calibri" w:eastAsia="PMingLiU" w:hAnsi="Calibri"/>
          <w:sz w:val="22"/>
          <w:szCs w:val="22"/>
          <w:lang w:eastAsia="zh-TW"/>
        </w:rPr>
        <w:t xml:space="preserve"> relay and relay </w:t>
      </w:r>
      <w:r w:rsidR="007319FA" w:rsidRPr="007319FA">
        <w:rPr>
          <w:rFonts w:ascii="Calibri" w:eastAsia="PMingLiU" w:hAnsi="Calibri"/>
          <w:sz w:val="22"/>
          <w:szCs w:val="22"/>
          <w:lang w:eastAsia="zh-TW"/>
        </w:rPr>
        <w:sym w:font="Wingdings" w:char="F0F3"/>
      </w:r>
      <w:r w:rsidR="007319FA">
        <w:rPr>
          <w:rFonts w:ascii="Calibri" w:eastAsia="PMingLiU" w:hAnsi="Calibri"/>
          <w:sz w:val="22"/>
          <w:szCs w:val="22"/>
          <w:lang w:eastAsia="zh-TW"/>
        </w:rPr>
        <w:t xml:space="preserve"> B) are established and have had reconfiguration messages sent, so they can have SRAP configurations and non-default RLC configurations available, </w:t>
      </w:r>
      <w:r w:rsidR="002F6A7B">
        <w:rPr>
          <w:rFonts w:ascii="Calibri" w:eastAsia="PMingLiU" w:hAnsi="Calibri"/>
          <w:sz w:val="22"/>
          <w:szCs w:val="22"/>
          <w:lang w:eastAsia="zh-TW"/>
        </w:rPr>
        <w:t>and</w:t>
      </w:r>
      <w:r w:rsidR="007319FA">
        <w:rPr>
          <w:rFonts w:ascii="Calibri" w:eastAsia="PMingLiU" w:hAnsi="Calibri"/>
          <w:sz w:val="22"/>
          <w:szCs w:val="22"/>
          <w:lang w:eastAsia="zh-TW"/>
        </w:rPr>
        <w:t xml:space="preserve"> the end-to-end reconfiguration can use the lower layers that were configured in the previous steps.</w:t>
      </w:r>
    </w:p>
    <w:p w14:paraId="787C2F4D" w14:textId="404F556B" w:rsidR="007319FA" w:rsidRPr="007319FA" w:rsidRDefault="007319FA"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1A7D9D">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first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between the remote UEs is carried over the PC5 SRAP and PC5 RLC configurations that were established by previous signalling between the remote UEs and the relay UE.</w:t>
      </w:r>
    </w:p>
    <w:p w14:paraId="65D930BC" w14:textId="4E303B03" w:rsidR="00F20B41" w:rsidRPr="00F06CE7" w:rsidRDefault="00F20B41" w:rsidP="00F20B41">
      <w:pPr>
        <w:pStyle w:val="Heading2"/>
        <w:rPr>
          <w:rFonts w:eastAsia="PMingLiU"/>
          <w:lang w:eastAsia="zh-TW"/>
        </w:rPr>
      </w:pPr>
      <w:r>
        <w:rPr>
          <w:rFonts w:eastAsia="PMingLiU"/>
          <w:lang w:eastAsia="zh-TW"/>
        </w:rPr>
        <w:t>2.3</w:t>
      </w:r>
      <w:r>
        <w:rPr>
          <w:rFonts w:eastAsia="PMingLiU"/>
          <w:lang w:eastAsia="zh-TW"/>
        </w:rPr>
        <w:tab/>
      </w:r>
      <w:r w:rsidR="000B5654">
        <w:rPr>
          <w:rFonts w:eastAsia="PMingLiU"/>
          <w:lang w:eastAsia="zh-TW"/>
        </w:rPr>
        <w:t>Configuration of adaptation layer</w:t>
      </w:r>
    </w:p>
    <w:p w14:paraId="06C90233" w14:textId="37692B81" w:rsidR="003A4F1A" w:rsidRDefault="003A4F1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section assumes there is a UE-to-UE version of SRAP, in line with the design in [2]</w:t>
      </w:r>
      <w:r w:rsidR="000B5654">
        <w:rPr>
          <w:rFonts w:ascii="Calibri" w:eastAsia="PMingLiU" w:hAnsi="Calibri"/>
          <w:sz w:val="22"/>
          <w:szCs w:val="22"/>
          <w:lang w:eastAsia="zh-TW"/>
        </w:rPr>
        <w:t>.</w:t>
      </w:r>
      <w:r w:rsidR="00A26F75">
        <w:rPr>
          <w:rFonts w:ascii="Calibri" w:eastAsia="PMingLiU" w:hAnsi="Calibri"/>
          <w:sz w:val="22"/>
          <w:szCs w:val="22"/>
          <w:lang w:eastAsia="zh-TW"/>
        </w:rPr>
        <w:t xml:space="preserve">  </w:t>
      </w:r>
      <w:r w:rsidR="006E3A43">
        <w:rPr>
          <w:rFonts w:ascii="Calibri" w:eastAsia="PMingLiU" w:hAnsi="Calibri"/>
          <w:sz w:val="22"/>
          <w:szCs w:val="22"/>
          <w:lang w:eastAsia="zh-TW"/>
        </w:rPr>
        <w:t>To transmit data for UE B to the relay UE, UE A needs to know a local UE identity for UE B and an egress PC5 RLC channel for the end-to-end SLRB; i</w:t>
      </w:r>
      <w:r>
        <w:rPr>
          <w:rFonts w:ascii="Calibri" w:eastAsia="PMingLiU" w:hAnsi="Calibri"/>
          <w:sz w:val="22"/>
          <w:szCs w:val="22"/>
          <w:lang w:eastAsia="zh-TW"/>
        </w:rPr>
        <w:t xml:space="preserve">t is obvious that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needs to be able to </w:t>
      </w:r>
      <w:r w:rsidR="006E3A43">
        <w:rPr>
          <w:rFonts w:ascii="Calibri" w:eastAsia="PMingLiU" w:hAnsi="Calibri"/>
          <w:sz w:val="22"/>
          <w:szCs w:val="22"/>
          <w:lang w:eastAsia="zh-TW"/>
        </w:rPr>
        <w:t xml:space="preserve">configure these aspects of </w:t>
      </w:r>
      <w:r>
        <w:rPr>
          <w:rFonts w:ascii="Calibri" w:eastAsia="PMingLiU" w:hAnsi="Calibri"/>
          <w:sz w:val="22"/>
          <w:szCs w:val="22"/>
          <w:lang w:eastAsia="zh-TW"/>
        </w:rPr>
        <w:t>th</w:t>
      </w:r>
      <w:r w:rsidR="006E3A43">
        <w:rPr>
          <w:rFonts w:ascii="Calibri" w:eastAsia="PMingLiU" w:hAnsi="Calibri"/>
          <w:sz w:val="22"/>
          <w:szCs w:val="22"/>
          <w:lang w:eastAsia="zh-TW"/>
        </w:rPr>
        <w:t>e</w:t>
      </w:r>
      <w:r>
        <w:rPr>
          <w:rFonts w:ascii="Calibri" w:eastAsia="PMingLiU" w:hAnsi="Calibri"/>
          <w:sz w:val="22"/>
          <w:szCs w:val="22"/>
          <w:lang w:eastAsia="zh-TW"/>
        </w:rPr>
        <w:t xml:space="preserve"> SRAP layer (for the hop-by-hop connections</w:t>
      </w:r>
      <w:r w:rsidR="00A26F75">
        <w:rPr>
          <w:rFonts w:ascii="Calibri" w:eastAsia="PMingLiU" w:hAnsi="Calibri"/>
          <w:sz w:val="22"/>
          <w:szCs w:val="22"/>
          <w:lang w:eastAsia="zh-TW"/>
        </w:rPr>
        <w:t>—steps 7 and 8 of Figure 1</w:t>
      </w:r>
      <w:r>
        <w:rPr>
          <w:rFonts w:ascii="Calibri" w:eastAsia="PMingLiU" w:hAnsi="Calibri"/>
          <w:sz w:val="22"/>
          <w:szCs w:val="22"/>
          <w:lang w:eastAsia="zh-TW"/>
        </w:rPr>
        <w:t>).</w:t>
      </w:r>
    </w:p>
    <w:p w14:paraId="739DD7D7" w14:textId="58B6C71C" w:rsidR="003A4F1A" w:rsidRDefault="003A4F1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 xml:space="preserve">Proposal </w:t>
      </w:r>
      <w:r w:rsidR="001A7D9D">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A </w:t>
      </w:r>
      <w:r w:rsidR="00177A2D">
        <w:rPr>
          <w:rFonts w:ascii="Calibri" w:eastAsia="PMingLiU" w:hAnsi="Calibri"/>
          <w:sz w:val="22"/>
          <w:szCs w:val="22"/>
          <w:lang w:eastAsia="zh-TW"/>
        </w:rPr>
        <w:t xml:space="preserve">PC5 </w:t>
      </w:r>
      <w:r>
        <w:rPr>
          <w:rFonts w:ascii="Calibri" w:eastAsia="PMingLiU" w:hAnsi="Calibri"/>
          <w:sz w:val="22"/>
          <w:szCs w:val="22"/>
          <w:lang w:eastAsia="zh-TW"/>
        </w:rPr>
        <w:t xml:space="preserve">SRAP configuration is added to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w:t>
      </w:r>
    </w:p>
    <w:p w14:paraId="0EFD6029" w14:textId="380705E6" w:rsidR="006E3A43" w:rsidRDefault="006E3A4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are significant differences between the scenarios for SRAP configuration in UE-to-network relaying and UE-to-UE relaying.  In the UE-to-network case, the network has complete information about the configuration of the UEs; it can assign local UE identities and configure the bearer mapping table for the relay UE.  In the UE-to-UE case, the only entity with full visibility is the relay UE itself (there may be no network at all, and the remote UEs only know their own configurations).  Thus, it seems almost inevitable that the relay UE should maintain its bearer mapping table autonomously, and configure the remote UEs with (at least) the local UE identities of their peer UEs.</w:t>
      </w:r>
    </w:p>
    <w:p w14:paraId="007A1B48" w14:textId="27973BB0" w:rsidR="006E3A43" w:rsidRDefault="006E3A4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The relay UE maintains its bearer mapping table autonomously, based on the SLRB configuration required by the initiating remote UE.</w:t>
      </w:r>
    </w:p>
    <w:p w14:paraId="6FD99F42" w14:textId="601DC95A" w:rsidR="006E3A43" w:rsidRDefault="006E3A4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The relay UE configures each remote UE with the local UE identity of its peer remote UE.</w:t>
      </w:r>
    </w:p>
    <w:p w14:paraId="71C27575" w14:textId="2A86A9CB" w:rsid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To transmit data via the relay UE to the terminating remote UE, the initiating remote UE needs to deliver a packet on a PC5 RLC channel associated with the appropriate SLRB, addressed to the local UE ID of the terminating remote UE.  This means that the initiating remote UE (UE A in Figure 1) should configure the relay UE with the </w:t>
      </w:r>
      <w:r w:rsidR="00A1645D">
        <w:rPr>
          <w:rFonts w:ascii="Calibri" w:eastAsia="PMingLiU" w:hAnsi="Calibri"/>
          <w:sz w:val="22"/>
          <w:szCs w:val="22"/>
          <w:lang w:eastAsia="zh-TW"/>
        </w:rPr>
        <w:t xml:space="preserve">identities of the </w:t>
      </w:r>
      <w:r>
        <w:rPr>
          <w:rFonts w:ascii="Calibri" w:eastAsia="PMingLiU" w:hAnsi="Calibri"/>
          <w:sz w:val="22"/>
          <w:szCs w:val="22"/>
          <w:lang w:eastAsia="zh-TW"/>
        </w:rPr>
        <w:t>SLRB(s) required for its desired service</w:t>
      </w:r>
      <w:r w:rsidR="00A1645D">
        <w:rPr>
          <w:rFonts w:ascii="Calibri" w:eastAsia="PMingLiU" w:hAnsi="Calibri"/>
          <w:sz w:val="22"/>
          <w:szCs w:val="22"/>
          <w:lang w:eastAsia="zh-TW"/>
        </w:rPr>
        <w:t xml:space="preserve"> (the actual SLRB configurations are end-to-end between the remote UEs in step 11 of Figure 1)</w:t>
      </w:r>
      <w:r>
        <w:rPr>
          <w:rFonts w:ascii="Calibri" w:eastAsia="PMingLiU" w:hAnsi="Calibri"/>
          <w:sz w:val="22"/>
          <w:szCs w:val="22"/>
          <w:lang w:eastAsia="zh-TW"/>
        </w:rPr>
        <w:t>, and the relay UE should configure the initiating remote UE with the peer local UE identity.  In other words, step 7 of Figure 1 comprises one reconfiguration in each direction.</w:t>
      </w:r>
    </w:p>
    <w:p w14:paraId="1AD6915B" w14:textId="101F0539" w:rsid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At establishment of a relaying connection, the initiating remote UE configures the relay UE with </w:t>
      </w:r>
      <w:r w:rsidR="00A1645D">
        <w:rPr>
          <w:rFonts w:ascii="Calibri" w:eastAsia="PMingLiU" w:hAnsi="Calibri"/>
          <w:sz w:val="22"/>
          <w:szCs w:val="22"/>
          <w:lang w:eastAsia="zh-TW"/>
        </w:rPr>
        <w:t xml:space="preserve">the identities of </w:t>
      </w:r>
      <w:r>
        <w:rPr>
          <w:rFonts w:ascii="Calibri" w:eastAsia="PMingLiU" w:hAnsi="Calibri"/>
          <w:sz w:val="22"/>
          <w:szCs w:val="22"/>
          <w:lang w:eastAsia="zh-TW"/>
        </w:rPr>
        <w:t xml:space="preserve">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and the relay UE configures the initiating remote UE with the local UE ID of the terminating remote UE also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The order of these reconfigurations depends on the setup procedure determined by SA2; the UE that receives the hop-by-hop DCA message should initiate the first reconfiguration.</w:t>
      </w:r>
    </w:p>
    <w:p w14:paraId="72C1EFB7" w14:textId="3A4FF7F5" w:rsid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identification by the initiating remote UE of the egress </w:t>
      </w:r>
      <w:r w:rsidR="001C60BA">
        <w:rPr>
          <w:rFonts w:ascii="Calibri" w:eastAsia="PMingLiU" w:hAnsi="Calibri"/>
          <w:sz w:val="22"/>
          <w:szCs w:val="22"/>
          <w:lang w:eastAsia="zh-TW"/>
        </w:rPr>
        <w:t xml:space="preserve">PC5 </w:t>
      </w:r>
      <w:r>
        <w:rPr>
          <w:rFonts w:ascii="Calibri" w:eastAsia="PMingLiU" w:hAnsi="Calibri"/>
          <w:sz w:val="22"/>
          <w:szCs w:val="22"/>
          <w:lang w:eastAsia="zh-TW"/>
        </w:rPr>
        <w:t>RLC channel for an SLRB could be configured by either the initiating remote UE or the relay UE; this could be further discussed.</w:t>
      </w:r>
    </w:p>
    <w:p w14:paraId="640B3277" w14:textId="62446279" w:rsidR="009532A7" w:rsidRP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RAN2 further discusses whether the initiating remote UE or the relay UE configures the egress </w:t>
      </w:r>
      <w:r w:rsidR="001C60BA">
        <w:rPr>
          <w:rFonts w:ascii="Calibri" w:eastAsia="PMingLiU" w:hAnsi="Calibri"/>
          <w:sz w:val="22"/>
          <w:szCs w:val="22"/>
          <w:lang w:eastAsia="zh-TW"/>
        </w:rPr>
        <w:t xml:space="preserve">PC5 </w:t>
      </w:r>
      <w:r>
        <w:rPr>
          <w:rFonts w:ascii="Calibri" w:eastAsia="PMingLiU" w:hAnsi="Calibri"/>
          <w:sz w:val="22"/>
          <w:szCs w:val="22"/>
          <w:lang w:eastAsia="zh-TW"/>
        </w:rPr>
        <w:t>RLC channel used by the initiating remote UE for transmission of data on an SLRB.</w:t>
      </w:r>
    </w:p>
    <w:p w14:paraId="7EBDFE82" w14:textId="4264ACF2" w:rsidR="009532A7" w:rsidRDefault="001C60B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the other hand, the terminating remote UE needs to know the SLRB </w:t>
      </w:r>
      <w:r w:rsidR="00A1645D">
        <w:rPr>
          <w:rFonts w:ascii="Calibri" w:eastAsia="PMingLiU" w:hAnsi="Calibri"/>
          <w:sz w:val="22"/>
          <w:szCs w:val="22"/>
          <w:lang w:eastAsia="zh-TW"/>
        </w:rPr>
        <w:t>identities</w:t>
      </w:r>
      <w:r>
        <w:rPr>
          <w:rFonts w:ascii="Calibri" w:eastAsia="PMingLiU" w:hAnsi="Calibri"/>
          <w:sz w:val="22"/>
          <w:szCs w:val="22"/>
          <w:lang w:eastAsia="zh-TW"/>
        </w:rPr>
        <w:t>, the local UE ID of the initiating remote UE, and a mapping of ingress PC5 RLC channels to SLRBs for received data.</w:t>
      </w:r>
      <w:r w:rsidR="00971133">
        <w:rPr>
          <w:rFonts w:ascii="Calibri" w:eastAsia="PMingLiU" w:hAnsi="Calibri"/>
          <w:sz w:val="22"/>
          <w:szCs w:val="22"/>
          <w:lang w:eastAsia="zh-TW"/>
        </w:rPr>
        <w:t xml:space="preserve">  (Even if the data are unidirectional, the terminating remote UE needs the initiating remote UE’s identity so that it can differentiate SLRB IDs from different peer UEs.)</w:t>
      </w:r>
    </w:p>
    <w:p w14:paraId="704BC789" w14:textId="2B4B8AEB" w:rsidR="001C60BA" w:rsidRDefault="001C60B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13:</w:t>
      </w:r>
      <w:r>
        <w:rPr>
          <w:rFonts w:ascii="Calibri" w:eastAsia="PMingLiU" w:hAnsi="Calibri"/>
          <w:sz w:val="22"/>
          <w:szCs w:val="22"/>
          <w:lang w:eastAsia="zh-TW"/>
        </w:rPr>
        <w:t xml:space="preserve"> At establishment of a relaying connection, the relay UE configures the terminating remote UE with SLRB </w:t>
      </w:r>
      <w:r w:rsidR="00A1645D">
        <w:rPr>
          <w:rFonts w:ascii="Calibri" w:eastAsia="PMingLiU" w:hAnsi="Calibri"/>
          <w:sz w:val="22"/>
          <w:szCs w:val="22"/>
          <w:lang w:eastAsia="zh-TW"/>
        </w:rPr>
        <w:t>identities</w:t>
      </w:r>
      <w:r>
        <w:rPr>
          <w:rFonts w:ascii="Calibri" w:eastAsia="PMingLiU" w:hAnsi="Calibri"/>
          <w:sz w:val="22"/>
          <w:szCs w:val="22"/>
          <w:lang w:eastAsia="zh-TW"/>
        </w:rPr>
        <w:t xml:space="preserve">, the local UE ID of the initiating remote UE, and a mapping of ingress PC5 RLC channels to 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w:t>
      </w:r>
    </w:p>
    <w:p w14:paraId="4D3F9904" w14:textId="1CBB6A98" w:rsidR="0028788C" w:rsidRDefault="0028788C"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need for a second reconfiguration from the terminating remote UE to the relay UE depends on which UE determines the lower-layer configurations for the hop-by-hop connection.</w:t>
      </w:r>
    </w:p>
    <w:p w14:paraId="5CF5186B" w14:textId="23014C42" w:rsidR="0028788C" w:rsidRDefault="0028788C"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14:</w:t>
      </w:r>
      <w:r>
        <w:rPr>
          <w:rFonts w:ascii="Calibri" w:eastAsia="PMingLiU" w:hAnsi="Calibri"/>
          <w:sz w:val="22"/>
          <w:szCs w:val="22"/>
          <w:lang w:eastAsia="zh-TW"/>
        </w:rPr>
        <w:t xml:space="preserve"> RAN2 further discusses whether the terminating remote UE or the relay UE determines the lower-layer configurations for the hop-by-hop connection between the two.</w:t>
      </w:r>
    </w:p>
    <w:p w14:paraId="03D73D92" w14:textId="2E89F17E" w:rsidR="0028788C" w:rsidRDefault="0028788C"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Depending on the outcome of the discussion of proposal 14, and the order and direction of messages determined by SA2, step 8 of Figure 1 may or may not need to be bidirectional.</w:t>
      </w:r>
      <w:r w:rsidR="00396466">
        <w:rPr>
          <w:rFonts w:ascii="Calibri" w:eastAsia="PMingLiU" w:hAnsi="Calibri"/>
          <w:sz w:val="22"/>
          <w:szCs w:val="22"/>
          <w:lang w:eastAsia="zh-TW"/>
        </w:rPr>
        <w:t xml:space="preserve">  Of course, in case of a service with bidirectional traffic, both remote UEs will need the transmission configuration of proposal 11 and the reception configuration of proposal 13.  The expedient approach is to have a single SL-U2U-SRAP-</w:t>
      </w:r>
      <w:r w:rsidR="00396466">
        <w:rPr>
          <w:rFonts w:ascii="Calibri" w:eastAsia="PMingLiU" w:hAnsi="Calibri"/>
          <w:sz w:val="22"/>
          <w:szCs w:val="22"/>
          <w:lang w:eastAsia="zh-TW"/>
        </w:rPr>
        <w:lastRenderedPageBreak/>
        <w:t>ConfigPC5 IE, structurally based on the existing SL-SRAP-Config but with fields adapted to the proposals above.</w:t>
      </w:r>
    </w:p>
    <w:p w14:paraId="527AB86B" w14:textId="5F1817D4" w:rsidR="00396466" w:rsidRPr="00396466" w:rsidRDefault="00396466"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15:</w:t>
      </w:r>
      <w:r>
        <w:rPr>
          <w:rFonts w:ascii="Calibri" w:eastAsia="PMingLiU" w:hAnsi="Calibri"/>
          <w:sz w:val="22"/>
          <w:szCs w:val="22"/>
          <w:lang w:eastAsia="zh-TW"/>
        </w:rPr>
        <w:t xml:space="preserve"> The structure of SL-SRAP-Config is reused as a baseline, in a new PC5-RRC IE (e.g., SL-U2U-SRAP-ConfigPC5) containing optional fields for a peer local UE identity</w:t>
      </w:r>
      <w:r w:rsidR="007E39B3">
        <w:rPr>
          <w:rFonts w:ascii="Calibri" w:eastAsia="PMingLiU" w:hAnsi="Calibri"/>
          <w:sz w:val="22"/>
          <w:szCs w:val="22"/>
          <w:lang w:eastAsia="zh-TW"/>
        </w:rPr>
        <w:t xml:space="preserve"> and</w:t>
      </w:r>
      <w:r>
        <w:rPr>
          <w:rFonts w:ascii="Calibri" w:eastAsia="PMingLiU" w:hAnsi="Calibri"/>
          <w:sz w:val="22"/>
          <w:szCs w:val="22"/>
          <w:lang w:eastAsia="zh-TW"/>
        </w:rPr>
        <w:t xml:space="preserve"> an ingress mapping table</w:t>
      </w:r>
      <w:r w:rsidR="007E39B3">
        <w:rPr>
          <w:rFonts w:ascii="Calibri" w:eastAsia="PMingLiU" w:hAnsi="Calibri"/>
          <w:sz w:val="22"/>
          <w:szCs w:val="22"/>
          <w:lang w:eastAsia="zh-TW"/>
        </w:rPr>
        <w:t>;</w:t>
      </w:r>
      <w:r>
        <w:rPr>
          <w:rFonts w:ascii="Calibri" w:eastAsia="PMingLiU" w:hAnsi="Calibri"/>
          <w:sz w:val="22"/>
          <w:szCs w:val="22"/>
          <w:lang w:eastAsia="zh-TW"/>
        </w:rPr>
        <w:t xml:space="preserve"> </w:t>
      </w:r>
      <w:r w:rsidR="007E39B3">
        <w:rPr>
          <w:rFonts w:ascii="Calibri" w:eastAsia="PMingLiU" w:hAnsi="Calibri"/>
          <w:sz w:val="22"/>
          <w:szCs w:val="22"/>
          <w:lang w:eastAsia="zh-TW"/>
        </w:rPr>
        <w:t>the need for</w:t>
      </w:r>
      <w:r>
        <w:rPr>
          <w:rFonts w:ascii="Calibri" w:eastAsia="PMingLiU" w:hAnsi="Calibri"/>
          <w:sz w:val="22"/>
          <w:szCs w:val="22"/>
          <w:lang w:eastAsia="zh-TW"/>
        </w:rPr>
        <w:t xml:space="preserve"> an egress mapping table</w:t>
      </w:r>
      <w:r w:rsidR="007E39B3">
        <w:rPr>
          <w:rFonts w:ascii="Calibri" w:eastAsia="PMingLiU" w:hAnsi="Calibri"/>
          <w:sz w:val="22"/>
          <w:szCs w:val="22"/>
          <w:lang w:eastAsia="zh-TW"/>
        </w:rPr>
        <w:t xml:space="preserve"> can be further discussed</w:t>
      </w:r>
      <w:r>
        <w:rPr>
          <w:rFonts w:ascii="Calibri" w:eastAsia="PMingLiU"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2CA7B5D4" w:rsidR="00A32E79" w:rsidRDefault="000978EE"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long list of proposals:</w:t>
      </w:r>
    </w:p>
    <w:p w14:paraId="01201489"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For L2 UE-to-UE relaying, three PC5-RRC connections are established: between the initiating remote UE and the relay UE, between the relay UE and the terminating remote UE, and between the initiating remote UE and the terminating remote UE.</w:t>
      </w:r>
    </w:p>
    <w:p w14:paraId="46C069F7" w14:textId="77777777" w:rsidR="000978EE" w:rsidRPr="009142D9"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2a:</w:t>
      </w:r>
      <w:r>
        <w:rPr>
          <w:rFonts w:ascii="Calibri" w:eastAsia="PMingLiU" w:hAnsi="Calibri"/>
          <w:sz w:val="22"/>
          <w:szCs w:val="22"/>
          <w:lang w:eastAsia="zh-TW"/>
        </w:rPr>
        <w:t xml:space="preserve"> No PC5-RRC connection state is introduced for UE-to-UE relaying.</w:t>
      </w:r>
    </w:p>
    <w:p w14:paraId="5EAE0A49" w14:textId="77777777" w:rsidR="000978EE" w:rsidRPr="00F97ECC"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2b:</w:t>
      </w:r>
      <w:r>
        <w:rPr>
          <w:rFonts w:ascii="Calibri" w:eastAsia="PMingLiU" w:hAnsi="Calibri"/>
          <w:sz w:val="22"/>
          <w:szCs w:val="22"/>
          <w:lang w:eastAsia="zh-TW"/>
        </w:rPr>
        <w:t xml:space="preserve"> The one-to-one relationship between the PC5 unicast link and the PC5-RRC connection is kept.</w:t>
      </w:r>
    </w:p>
    <w:p w14:paraId="55CD8ADA"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do not change the relationship between PC5-S layer and PC5-RRC connection establishment for UE-to-UE relaying.</w:t>
      </w:r>
    </w:p>
    <w:p w14:paraId="4954C275" w14:textId="77777777" w:rsidR="000978EE" w:rsidRPr="009142D9"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Hop-by-hop SL-SRB0 and SL-SRB1 (between the remote UEs and the relay UE) are carried using specified PC5 RLC configurations, as for legacy SL-SRB0 and SL-SRB1.</w:t>
      </w:r>
    </w:p>
    <w:p w14:paraId="53B4E69B" w14:textId="49099FDF" w:rsidR="000978EE" w:rsidRPr="001A7D9D"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End-to-end SL-SRB0 and SL-SRB1 (between the two remote UEs) are carried using specified bearer configurations, as for legacy SL-SRB0 and SL-SRB1 (without the lower layers, which do not apply to end-to-end bearers).</w:t>
      </w:r>
    </w:p>
    <w:p w14:paraId="5DFFBBEC"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After end-to-end PC5-RRC connection establishment, the remote UEs exchange an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 to configure SDAP and PDCP layers on the end-to-end connection, while omitting configurations for the (</w:t>
      </w:r>
      <w:proofErr w:type="spellStart"/>
      <w:r>
        <w:rPr>
          <w:rFonts w:ascii="Calibri" w:eastAsia="PMingLiU" w:hAnsi="Calibri"/>
          <w:sz w:val="22"/>
          <w:szCs w:val="22"/>
          <w:lang w:eastAsia="zh-TW"/>
        </w:rPr>
        <w:t>nonexistent</w:t>
      </w:r>
      <w:proofErr w:type="spellEnd"/>
      <w:r>
        <w:rPr>
          <w:rFonts w:ascii="Calibri" w:eastAsia="PMingLiU" w:hAnsi="Calibri"/>
          <w:sz w:val="22"/>
          <w:szCs w:val="22"/>
          <w:lang w:eastAsia="zh-TW"/>
        </w:rPr>
        <w:t>) lower layers.</w:t>
      </w:r>
    </w:p>
    <w:p w14:paraId="36D930FD" w14:textId="77777777" w:rsidR="000978EE" w:rsidRPr="007319FA"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first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between the remote UEs is carried over the PC5 SRAP and PC5 RLC configurations that were established by previous signalling between the remote UEs and the relay UE.</w:t>
      </w:r>
    </w:p>
    <w:p w14:paraId="45393519"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A PC5 SRAP configuration is added to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w:t>
      </w:r>
    </w:p>
    <w:p w14:paraId="3EB6DC18"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The relay UE maintains its bearer mapping table autonomously, based on the SLRB configuration required by the initiating remote UE.</w:t>
      </w:r>
    </w:p>
    <w:p w14:paraId="082660A9"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The relay UE configures each remote UE with the local UE identity of its peer remote UE.</w:t>
      </w:r>
    </w:p>
    <w:p w14:paraId="4356E200"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At establishment of a relaying connection, the initiating remote UE configures the relay UE with the identities of 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and the relay UE configures the initiating remote UE with the local UE ID of the terminating remote UE also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The order of these reconfigurations depends on the setup procedure determined by SA2; the UE that receives the hop-by-hop DCA message should initiate the first reconfiguration.</w:t>
      </w:r>
    </w:p>
    <w:p w14:paraId="7728F316" w14:textId="77777777" w:rsidR="000978EE" w:rsidRPr="009532A7"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RAN2 further discusses whether the initiating remote UE or the relay UE configures the egress PC5 RLC channel used by the initiating remote UE for transmission of data on an SLRB.</w:t>
      </w:r>
    </w:p>
    <w:p w14:paraId="79029211"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13:</w:t>
      </w:r>
      <w:r>
        <w:rPr>
          <w:rFonts w:ascii="Calibri" w:eastAsia="PMingLiU" w:hAnsi="Calibri"/>
          <w:sz w:val="22"/>
          <w:szCs w:val="22"/>
          <w:lang w:eastAsia="zh-TW"/>
        </w:rPr>
        <w:t xml:space="preserve"> At establishment of a relaying connection, the relay UE configures the terminating remote UE with SLRB identities, the local UE ID of the initiating remote UE, and a mapping of ingress PC5 RLC channels to 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w:t>
      </w:r>
    </w:p>
    <w:p w14:paraId="72AA98C6"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14:</w:t>
      </w:r>
      <w:r>
        <w:rPr>
          <w:rFonts w:ascii="Calibri" w:eastAsia="PMingLiU" w:hAnsi="Calibri"/>
          <w:sz w:val="22"/>
          <w:szCs w:val="22"/>
          <w:lang w:eastAsia="zh-TW"/>
        </w:rPr>
        <w:t xml:space="preserve"> RAN2 further discusses whether the terminating remote UE or the relay UE determines the lower-layer configurations for the hop-by-hop connection between the two.</w:t>
      </w:r>
    </w:p>
    <w:p w14:paraId="15B3D4D9" w14:textId="77777777" w:rsidR="000978EE" w:rsidRPr="00396466"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15:</w:t>
      </w:r>
      <w:r>
        <w:rPr>
          <w:rFonts w:ascii="Calibri" w:eastAsia="PMingLiU" w:hAnsi="Calibri"/>
          <w:sz w:val="22"/>
          <w:szCs w:val="22"/>
          <w:lang w:eastAsia="zh-TW"/>
        </w:rPr>
        <w:t xml:space="preserve"> The structure of SL-SRAP-Config is reused as a baseline, in a new PC5-RRC IE (e.g., SL-U2U-SRAP-ConfigPC5) containing optional fields for a peer local UE identity and an ingress mapping table; the need for an egress mapping table can be further discussed.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3600FDA4" w14:textId="4CC3885A" w:rsidR="008E144B" w:rsidRDefault="008E36F7" w:rsidP="003E717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3A4F1A">
        <w:rPr>
          <w:rFonts w:ascii="Calibri" w:eastAsia="PMingLiU" w:hAnsi="Calibri"/>
          <w:sz w:val="22"/>
          <w:szCs w:val="22"/>
          <w:lang w:eastAsia="en-US"/>
        </w:rPr>
        <w:t>TS 38.331</w:t>
      </w:r>
    </w:p>
    <w:p w14:paraId="0452D162" w14:textId="0D8BC77B" w:rsidR="003A4F1A" w:rsidRDefault="003A4F1A" w:rsidP="003E717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TR 38.836</w:t>
      </w:r>
    </w:p>
    <w:p w14:paraId="467077F3" w14:textId="77777777" w:rsidR="003A4F1A" w:rsidRDefault="003A4F1A" w:rsidP="003E7178">
      <w:pPr>
        <w:overflowPunct/>
        <w:autoSpaceDE/>
        <w:autoSpaceDN/>
        <w:adjustRightInd/>
        <w:spacing w:after="0"/>
        <w:ind w:left="720" w:hanging="720"/>
        <w:textAlignment w:val="auto"/>
        <w:rPr>
          <w:rFonts w:ascii="Calibri" w:eastAsia="PMingLiU" w:hAnsi="Calibri"/>
          <w:sz w:val="22"/>
          <w:szCs w:val="22"/>
          <w:lang w:eastAsia="en-US"/>
        </w:rPr>
      </w:pPr>
    </w:p>
    <w:p w14:paraId="7F7E62E8" w14:textId="77777777" w:rsidR="008E144B" w:rsidRDefault="008E144B" w:rsidP="00A32E79">
      <w:pPr>
        <w:overflowPunct/>
        <w:autoSpaceDE/>
        <w:autoSpaceDN/>
        <w:adjustRightInd/>
        <w:spacing w:after="0"/>
        <w:ind w:left="720" w:hanging="720"/>
        <w:textAlignment w:val="auto"/>
        <w:rPr>
          <w:rFonts w:ascii="Calibri" w:eastAsia="PMingLiU" w:hAnsi="Calibri"/>
          <w:sz w:val="22"/>
          <w:szCs w:val="22"/>
          <w:lang w:eastAsia="en-US"/>
        </w:rPr>
      </w:pPr>
    </w:p>
    <w:p w14:paraId="01C28463" w14:textId="77777777" w:rsidR="00395E10" w:rsidRDefault="00395E10" w:rsidP="00A32E79">
      <w:pPr>
        <w:overflowPunct/>
        <w:autoSpaceDE/>
        <w:autoSpaceDN/>
        <w:adjustRightInd/>
        <w:spacing w:after="0"/>
        <w:ind w:left="720" w:hanging="720"/>
        <w:textAlignment w:val="auto"/>
        <w:rPr>
          <w:rFonts w:ascii="Calibri" w:eastAsia="PMingLiU" w:hAnsi="Calibri"/>
          <w:sz w:val="22"/>
          <w:szCs w:val="22"/>
          <w:lang w:eastAsia="en-US"/>
        </w:rPr>
      </w:pP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5AE58" w14:textId="77777777" w:rsidR="00A31F6F" w:rsidRDefault="00A31F6F">
      <w:pPr>
        <w:spacing w:after="0"/>
      </w:pPr>
      <w:r>
        <w:separator/>
      </w:r>
    </w:p>
  </w:endnote>
  <w:endnote w:type="continuationSeparator" w:id="0">
    <w:p w14:paraId="49063567" w14:textId="77777777" w:rsidR="00A31F6F" w:rsidRDefault="00A31F6F">
      <w:pPr>
        <w:spacing w:after="0"/>
      </w:pPr>
      <w:r>
        <w:continuationSeparator/>
      </w:r>
    </w:p>
  </w:endnote>
  <w:endnote w:type="continuationNotice" w:id="1">
    <w:p w14:paraId="1E8FA801" w14:textId="77777777" w:rsidR="00A31F6F" w:rsidRDefault="00A31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1F95F" w14:textId="77777777" w:rsidR="00A31F6F" w:rsidRDefault="00A31F6F">
      <w:pPr>
        <w:spacing w:after="0"/>
      </w:pPr>
      <w:r>
        <w:separator/>
      </w:r>
    </w:p>
  </w:footnote>
  <w:footnote w:type="continuationSeparator" w:id="0">
    <w:p w14:paraId="711532DE" w14:textId="77777777" w:rsidR="00A31F6F" w:rsidRDefault="00A31F6F">
      <w:pPr>
        <w:spacing w:after="0"/>
      </w:pPr>
      <w:r>
        <w:continuationSeparator/>
      </w:r>
    </w:p>
  </w:footnote>
  <w:footnote w:type="continuationNotice" w:id="1">
    <w:p w14:paraId="177169A2" w14:textId="77777777" w:rsidR="00A31F6F" w:rsidRDefault="00A31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8"/>
  </w:num>
  <w:num w:numId="19">
    <w:abstractNumId w:val="9"/>
  </w:num>
  <w:num w:numId="20">
    <w:abstractNumId w:val="13"/>
  </w:num>
  <w:num w:numId="21">
    <w:abstractNumId w:val="14"/>
  </w:num>
  <w:num w:numId="22">
    <w:abstractNumId w:val="10"/>
  </w:num>
  <w:num w:numId="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B00"/>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978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A2D"/>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8A"/>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D9D"/>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0BA"/>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324"/>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E73"/>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88C"/>
    <w:rsid w:val="00287A05"/>
    <w:rsid w:val="00287F57"/>
    <w:rsid w:val="002903BF"/>
    <w:rsid w:val="00290E79"/>
    <w:rsid w:val="00290F35"/>
    <w:rsid w:val="00291F8D"/>
    <w:rsid w:val="0029211B"/>
    <w:rsid w:val="00292387"/>
    <w:rsid w:val="00292662"/>
    <w:rsid w:val="002931FD"/>
    <w:rsid w:val="0029381E"/>
    <w:rsid w:val="0029399C"/>
    <w:rsid w:val="00294A64"/>
    <w:rsid w:val="00294FE5"/>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7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C7D"/>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CC7"/>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66"/>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F1A"/>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2C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DEA"/>
    <w:rsid w:val="0042708A"/>
    <w:rsid w:val="00427153"/>
    <w:rsid w:val="00427382"/>
    <w:rsid w:val="00427530"/>
    <w:rsid w:val="00427AB4"/>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7CF"/>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E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F55"/>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31D"/>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706"/>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75"/>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A43"/>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9FA"/>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F89"/>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9B3"/>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825"/>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D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A7"/>
    <w:rsid w:val="009532BB"/>
    <w:rsid w:val="009536B2"/>
    <w:rsid w:val="009537F3"/>
    <w:rsid w:val="0095415E"/>
    <w:rsid w:val="009549D1"/>
    <w:rsid w:val="00954A91"/>
    <w:rsid w:val="009552A4"/>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5"/>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3"/>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6D"/>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5D"/>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75"/>
    <w:rsid w:val="00A27028"/>
    <w:rsid w:val="00A278CD"/>
    <w:rsid w:val="00A27D3C"/>
    <w:rsid w:val="00A27D43"/>
    <w:rsid w:val="00A27E28"/>
    <w:rsid w:val="00A27E96"/>
    <w:rsid w:val="00A3063E"/>
    <w:rsid w:val="00A309F6"/>
    <w:rsid w:val="00A31BD7"/>
    <w:rsid w:val="00A31F6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9B6"/>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B44"/>
    <w:rsid w:val="00AB0BA5"/>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08"/>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A02"/>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FF5"/>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E63"/>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AE5"/>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0E"/>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4B"/>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D8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CC"/>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EF"/>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33F"/>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5E9"/>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宋体"/>
    </w:rPr>
  </w:style>
  <w:style w:type="character" w:customStyle="1" w:styleId="BodyTextChar">
    <w:name w:val="Body Text Char"/>
    <w:basedOn w:val="DefaultParagraphFont"/>
    <w:link w:val="BodyText"/>
    <w:rsid w:val="002228C0"/>
    <w:rPr>
      <w:rFonts w:eastAsia="宋体"/>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2153</Words>
  <Characters>12277</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Xuelong Wang</cp:lastModifiedBy>
  <cp:revision>5</cp:revision>
  <cp:lastPrinted>2017-05-08T10:55:00Z</cp:lastPrinted>
  <dcterms:created xsi:type="dcterms:W3CDTF">2022-08-02T23:34:00Z</dcterms:created>
  <dcterms:modified xsi:type="dcterms:W3CDTF">2022-08-09T01:12:00Z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